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4E4" w:rsidRPr="00516466" w:rsidRDefault="00E664E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664E4" w:rsidRPr="00516466" w:rsidRDefault="00E664E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E664E4" w:rsidRDefault="00E664E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664E4" w:rsidRPr="00516466" w:rsidRDefault="00E664E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664E4" w:rsidRPr="00DB7494" w:rsidRDefault="00E664E4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E664E4" w:rsidRPr="00AD17F3" w:rsidRDefault="00E664E4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bg-BG"/>
        </w:rPr>
        <w:t>Мария Димитрова Костова</w:t>
      </w:r>
      <w:r w:rsidRPr="00AD17F3">
        <w:rPr>
          <w:rFonts w:ascii="Verdana" w:hAnsi="Verdana"/>
          <w:b/>
          <w:bCs/>
          <w:lang w:val="bg-BG"/>
        </w:rPr>
        <w:t xml:space="preserve"> </w:t>
      </w:r>
      <w:r w:rsidRPr="00AD17F3">
        <w:rPr>
          <w:rFonts w:ascii="Verdana" w:hAnsi="Verdana"/>
          <w:bCs/>
          <w:lang w:val="bg-BG"/>
        </w:rPr>
        <w:t xml:space="preserve"> </w:t>
      </w:r>
    </w:p>
    <w:p w:rsidR="00E664E4" w:rsidRPr="00AD17F3" w:rsidRDefault="00E664E4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бул. „Хаджи Димитър</w:t>
      </w:r>
      <w:r w:rsidRPr="00AD17F3">
        <w:rPr>
          <w:rFonts w:ascii="Verdana" w:hAnsi="Verdana"/>
          <w:bCs/>
          <w:lang w:val="bg-BG"/>
        </w:rPr>
        <w:t xml:space="preserve">“ № </w:t>
      </w:r>
      <w:r>
        <w:rPr>
          <w:rFonts w:ascii="Verdana" w:hAnsi="Verdana"/>
          <w:bCs/>
          <w:lang w:val="bg-BG"/>
        </w:rPr>
        <w:t>1</w:t>
      </w:r>
    </w:p>
    <w:p w:rsidR="00E664E4" w:rsidRDefault="00E664E4" w:rsidP="00E57E92">
      <w:pPr>
        <w:rPr>
          <w:rFonts w:ascii="Verdana" w:hAnsi="Verdana"/>
        </w:rPr>
      </w:pPr>
    </w:p>
    <w:p w:rsidR="00E664E4" w:rsidRPr="00864EE4" w:rsidRDefault="00E664E4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Родопи</w:t>
      </w:r>
    </w:p>
    <w:p w:rsidR="00E664E4" w:rsidRDefault="00E664E4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Марково</w:t>
      </w:r>
    </w:p>
    <w:p w:rsidR="00E664E4" w:rsidRPr="001301F3" w:rsidRDefault="00E664E4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E664E4" w:rsidRDefault="00E664E4" w:rsidP="00342BD4">
      <w:pPr>
        <w:ind w:right="283"/>
        <w:jc w:val="both"/>
        <w:rPr>
          <w:rStyle w:val="Strong"/>
          <w:rFonts w:ascii="Verdana" w:hAnsi="Verdana"/>
          <w:b w:val="0"/>
          <w:bCs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ОВОС-147/26.02.2015г.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F151AB">
        <w:rPr>
          <w:rFonts w:ascii="Verdana" w:hAnsi="Verdana"/>
          <w:lang w:val="ru-RU"/>
        </w:rPr>
        <w:t xml:space="preserve"> за инвестиционно предложение:</w:t>
      </w:r>
      <w:r w:rsidRPr="00F151AB">
        <w:rPr>
          <w:rFonts w:ascii="Verdana" w:hAnsi="Verdana"/>
        </w:rPr>
        <w:t xml:space="preserve"> </w:t>
      </w:r>
      <w:r>
        <w:rPr>
          <w:rStyle w:val="Strong"/>
          <w:rFonts w:ascii="Verdana" w:hAnsi="Verdana"/>
          <w:bCs/>
        </w:rPr>
        <w:t>„</w:t>
      </w:r>
      <w:r>
        <w:rPr>
          <w:rStyle w:val="Strong"/>
          <w:rFonts w:ascii="Verdana" w:hAnsi="Verdana"/>
          <w:bCs/>
          <w:lang w:val="bg-BG"/>
        </w:rPr>
        <w:t>Изграждане на обект за производство на растителни масла от маслодайни култури”</w:t>
      </w:r>
      <w:r w:rsidRPr="00F151AB">
        <w:rPr>
          <w:rStyle w:val="Strong"/>
          <w:rFonts w:ascii="Verdana" w:hAnsi="Verdana"/>
          <w:b w:val="0"/>
          <w:bCs/>
        </w:rPr>
        <w:t>, в</w:t>
      </w:r>
      <w:r>
        <w:rPr>
          <w:rStyle w:val="Strong"/>
          <w:rFonts w:ascii="Verdana" w:hAnsi="Verdana"/>
          <w:b w:val="0"/>
          <w:bCs/>
          <w:lang w:val="bg-BG"/>
        </w:rPr>
        <w:t xml:space="preserve"> имоти</w:t>
      </w:r>
      <w:r w:rsidRPr="00F151AB">
        <w:rPr>
          <w:rStyle w:val="Strong"/>
          <w:rFonts w:ascii="Verdana" w:hAnsi="Verdana"/>
          <w:b w:val="0"/>
          <w:bCs/>
        </w:rPr>
        <w:t xml:space="preserve"> с №№</w:t>
      </w:r>
      <w:r>
        <w:rPr>
          <w:rStyle w:val="Strong"/>
          <w:rFonts w:ascii="Verdana" w:hAnsi="Verdana"/>
          <w:b w:val="0"/>
          <w:bCs/>
          <w:lang w:val="bg-BG"/>
        </w:rPr>
        <w:t xml:space="preserve"> 47295.29.23, 47295.29.26</w:t>
      </w:r>
      <w:r w:rsidRPr="00F151AB">
        <w:rPr>
          <w:rStyle w:val="Strong"/>
          <w:rFonts w:ascii="Verdana" w:hAnsi="Verdana"/>
          <w:b w:val="0"/>
          <w:bCs/>
        </w:rPr>
        <w:t>,</w:t>
      </w:r>
      <w:r>
        <w:rPr>
          <w:rStyle w:val="Strong"/>
          <w:rFonts w:ascii="Verdana" w:hAnsi="Verdana"/>
          <w:b w:val="0"/>
          <w:bCs/>
          <w:lang w:val="bg-BG"/>
        </w:rPr>
        <w:t xml:space="preserve"> землище на с. Марково, община Родопи.</w:t>
      </w:r>
    </w:p>
    <w:p w:rsidR="00E664E4" w:rsidRDefault="00E664E4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E664E4" w:rsidRDefault="00E664E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а Г-жо Костова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E664E4" w:rsidRPr="00516466" w:rsidRDefault="00E664E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E664E4" w:rsidRPr="00516466" w:rsidRDefault="00E664E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664E4" w:rsidRPr="00516466" w:rsidRDefault="00E664E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664E4" w:rsidRPr="00004570" w:rsidRDefault="00E664E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E664E4" w:rsidRPr="00516466" w:rsidRDefault="00E664E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т.7, буква </w:t>
      </w:r>
      <w:r w:rsidRPr="00864EE4">
        <w:rPr>
          <w:rStyle w:val="Strong"/>
          <w:rFonts w:ascii="Verdana" w:hAnsi="Verdana"/>
          <w:b w:val="0"/>
          <w:bCs/>
        </w:rPr>
        <w:t>„</w:t>
      </w:r>
      <w:r>
        <w:rPr>
          <w:rStyle w:val="Strong"/>
          <w:rFonts w:ascii="Verdana" w:hAnsi="Verdana"/>
          <w:b w:val="0"/>
          <w:bCs/>
          <w:lang w:val="bg-BG"/>
        </w:rPr>
        <w:t>а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664E4" w:rsidRPr="00267922" w:rsidRDefault="00E664E4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Родопи и Кметство с. Марково.</w:t>
      </w:r>
    </w:p>
    <w:p w:rsidR="00E664E4" w:rsidRPr="00516466" w:rsidRDefault="00E664E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664E4" w:rsidRPr="0022649C" w:rsidRDefault="00E664E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E664E4" w:rsidRDefault="00E664E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664E4" w:rsidRPr="00BD3E37" w:rsidRDefault="00E664E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0001033 </w:t>
      </w:r>
      <w:r>
        <w:rPr>
          <w:rFonts w:ascii="Verdana" w:hAnsi="Verdana"/>
          <w:b/>
          <w:lang w:val="bg-BG"/>
        </w:rPr>
        <w:t>„Брестовица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E664E4" w:rsidRPr="00BD3E37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E664E4" w:rsidRPr="00516466" w:rsidRDefault="00E664E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664E4" w:rsidRDefault="00E664E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664E4" w:rsidRPr="00516466" w:rsidRDefault="00E664E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664E4" w:rsidRDefault="00E664E4" w:rsidP="00516466">
      <w:pPr>
        <w:ind w:right="566"/>
        <w:jc w:val="both"/>
        <w:rPr>
          <w:rFonts w:ascii="Verdana" w:hAnsi="Verdana"/>
          <w:lang w:val="ru-RU"/>
        </w:rPr>
      </w:pPr>
    </w:p>
    <w:p w:rsidR="00E664E4" w:rsidRPr="00516466" w:rsidRDefault="00E664E4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E664E4" w:rsidRPr="00FE3B69" w:rsidRDefault="00E664E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664E4" w:rsidRPr="00FE3B69" w:rsidRDefault="00E664E4" w:rsidP="00FE3B69">
      <w:pPr>
        <w:jc w:val="both"/>
        <w:rPr>
          <w:rFonts w:ascii="Verdana" w:hAnsi="Verdana"/>
          <w:b/>
          <w:lang w:val="ru-RU"/>
        </w:rPr>
      </w:pPr>
    </w:p>
    <w:p w:rsidR="00E664E4" w:rsidRPr="00FE3B69" w:rsidRDefault="00E664E4" w:rsidP="00FE3B69">
      <w:pPr>
        <w:jc w:val="both"/>
        <w:rPr>
          <w:rFonts w:ascii="Verdana" w:hAnsi="Verdana"/>
          <w:b/>
          <w:lang w:val="ru-RU"/>
        </w:rPr>
      </w:pPr>
    </w:p>
    <w:p w:rsidR="00E664E4" w:rsidRPr="00FE3B69" w:rsidRDefault="00E664E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E664E4" w:rsidRDefault="00E664E4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E664E4" w:rsidRDefault="00E664E4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E664E4" w:rsidRPr="00D705AB" w:rsidRDefault="00E664E4" w:rsidP="00AB231E">
      <w:pPr>
        <w:tabs>
          <w:tab w:val="left" w:pos="1500"/>
          <w:tab w:val="center" w:pos="4320"/>
          <w:tab w:val="right" w:pos="8640"/>
        </w:tabs>
        <w:ind w:left="-540"/>
        <w:jc w:val="both"/>
        <w:rPr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sectPr w:rsidR="00E664E4" w:rsidRPr="00D705AB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4E4" w:rsidRDefault="00E664E4">
      <w:r>
        <w:separator/>
      </w:r>
    </w:p>
  </w:endnote>
  <w:endnote w:type="continuationSeparator" w:id="0">
    <w:p w:rsidR="00E664E4" w:rsidRDefault="00E66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4E4" w:rsidRDefault="00E664E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E664E4" w:rsidRDefault="00E664E4" w:rsidP="0022049F">
                <w:pPr>
                  <w:jc w:val="both"/>
                </w:pPr>
                <w:r w:rsidRPr="00D82E6B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664E4" w:rsidRPr="009463AE" w:rsidRDefault="00E664E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664E4" w:rsidRDefault="00E664E4" w:rsidP="0022049F">
    <w:pPr>
      <w:pStyle w:val="Footer"/>
      <w:jc w:val="center"/>
      <w:rPr>
        <w:lang w:val="bg-BG"/>
      </w:rPr>
    </w:pPr>
  </w:p>
  <w:p w:rsidR="00E664E4" w:rsidRPr="009463AE" w:rsidRDefault="00E664E4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4E4" w:rsidRDefault="00E664E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E664E4" w:rsidRDefault="00E664E4" w:rsidP="0022049F">
                <w:pPr>
                  <w:jc w:val="both"/>
                </w:pPr>
                <w:r w:rsidRPr="00D82E6B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664E4" w:rsidRPr="009463AE" w:rsidRDefault="00E664E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664E4" w:rsidRDefault="00E664E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4E4" w:rsidRDefault="00E664E4">
      <w:r>
        <w:separator/>
      </w:r>
    </w:p>
  </w:footnote>
  <w:footnote w:type="continuationSeparator" w:id="0">
    <w:p w:rsidR="00E664E4" w:rsidRDefault="00E66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4E4" w:rsidRPr="005B69F7" w:rsidRDefault="00E664E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E664E4" w:rsidRPr="005B69F7" w:rsidRDefault="00E664E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664E4" w:rsidRPr="003106F6" w:rsidRDefault="00E664E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664E4" w:rsidRPr="00ED1377" w:rsidRDefault="00E664E4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5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695</Words>
  <Characters>3964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15</cp:revision>
  <cp:lastPrinted>2015-03-09T12:23:00Z</cp:lastPrinted>
  <dcterms:created xsi:type="dcterms:W3CDTF">2015-02-23T08:47:00Z</dcterms:created>
  <dcterms:modified xsi:type="dcterms:W3CDTF">2015-03-09T12:24:00Z</dcterms:modified>
</cp:coreProperties>
</file>